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del CLAY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Ness.</w:t>
      </w:r>
      <w:bookmarkStart w:id="0" w:name="_GoBack"/>
      <w:bookmarkEnd w:id="0"/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Old </w:t>
      </w:r>
      <w:proofErr w:type="spellStart"/>
      <w:r>
        <w:rPr>
          <w:rFonts w:ascii="Times New Roman" w:hAnsi="Times New Roman" w:cs="Times New Roman"/>
          <w:sz w:val="24"/>
          <w:szCs w:val="24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</w:rPr>
        <w:t>, East</w:t>
      </w: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Riding of Yorkshire, into lands held by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334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21-112)</w:t>
      </w: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83CB3" w:rsidRDefault="00B83CB3" w:rsidP="00B83CB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</w:p>
    <w:sectPr w:rsidR="00DD5B8A" w:rsidRPr="00B83C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CB3" w:rsidRDefault="00B83CB3" w:rsidP="00564E3C">
      <w:pPr>
        <w:spacing w:after="0" w:line="240" w:lineRule="auto"/>
      </w:pPr>
      <w:r>
        <w:separator/>
      </w:r>
    </w:p>
  </w:endnote>
  <w:endnote w:type="continuationSeparator" w:id="0">
    <w:p w:rsidR="00B83CB3" w:rsidRDefault="00B83CB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3CB3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CB3" w:rsidRDefault="00B83CB3" w:rsidP="00564E3C">
      <w:pPr>
        <w:spacing w:after="0" w:line="240" w:lineRule="auto"/>
      </w:pPr>
      <w:r>
        <w:separator/>
      </w:r>
    </w:p>
  </w:footnote>
  <w:footnote w:type="continuationSeparator" w:id="0">
    <w:p w:rsidR="00B83CB3" w:rsidRDefault="00B83CB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CB3"/>
    <w:rsid w:val="00372DC6"/>
    <w:rsid w:val="00564E3C"/>
    <w:rsid w:val="0064591D"/>
    <w:rsid w:val="00B83CB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FD751"/>
  <w15:chartTrackingRefBased/>
  <w15:docId w15:val="{CA868981-D22A-4CEB-A99C-12EAFFB2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83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2015-11-26T20:12:00Z</dcterms:created>
  <dcterms:modified xsi:type="dcterms:W3CDTF">2015-11-26T20:14:00Z</dcterms:modified>
</cp:coreProperties>
</file>